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F93" w:rsidRPr="001572FE" w:rsidRDefault="00B92F93" w:rsidP="00657E8A">
      <w:pPr>
        <w:jc w:val="center"/>
        <w:rPr>
          <w:b/>
          <w:sz w:val="20"/>
          <w:szCs w:val="20"/>
        </w:rPr>
      </w:pPr>
      <w:r w:rsidRPr="001572FE">
        <w:rPr>
          <w:b/>
          <w:sz w:val="20"/>
          <w:szCs w:val="20"/>
        </w:rPr>
        <w:t>P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R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I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J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V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</w:p>
    <w:p w:rsidR="00B92F93" w:rsidRPr="001572FE" w:rsidRDefault="00B92F93" w:rsidP="00B92F93">
      <w:pPr>
        <w:rPr>
          <w:sz w:val="20"/>
          <w:szCs w:val="20"/>
        </w:rPr>
      </w:pPr>
    </w:p>
    <w:p w:rsidR="00DD4137" w:rsidRPr="00026E74" w:rsidRDefault="00DD4137" w:rsidP="00026E74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 w:rsidRPr="00DD4137">
        <w:rPr>
          <w:rFonts w:eastAsia="Calibri" w:cs="Times New Roman"/>
          <w:sz w:val="20"/>
          <w:lang w:eastAsia="en-US"/>
        </w:rPr>
        <w:t xml:space="preserve">PONUDBA št.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z dne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na javno naročilo </w:t>
      </w:r>
      <w:r w:rsidRPr="008E3C6A">
        <w:rPr>
          <w:rFonts w:eastAsia="Calibri" w:cs="Times New Roman"/>
          <w:sz w:val="20"/>
          <w:lang w:eastAsia="en-US"/>
        </w:rPr>
        <w:t xml:space="preserve">z oznako </w:t>
      </w:r>
      <w:r w:rsidR="00FC1BB5">
        <w:rPr>
          <w:rFonts w:eastAsia="Calibri" w:cs="Times New Roman"/>
          <w:sz w:val="20"/>
          <w:lang w:eastAsia="en-US"/>
        </w:rPr>
        <w:t>OP</w:t>
      </w:r>
      <w:r w:rsidR="000C0853">
        <w:rPr>
          <w:rFonts w:eastAsia="Calibri" w:cs="Times New Roman"/>
          <w:sz w:val="20"/>
          <w:lang w:eastAsia="en-US"/>
        </w:rPr>
        <w:t>VAR</w:t>
      </w:r>
      <w:r w:rsidR="004D1AD7">
        <w:rPr>
          <w:rFonts w:eastAsia="Calibri" w:cs="Times New Roman"/>
          <w:sz w:val="20"/>
          <w:lang w:eastAsia="en-US"/>
        </w:rPr>
        <w:t>-</w:t>
      </w:r>
      <w:r w:rsidR="000C0853">
        <w:rPr>
          <w:rFonts w:eastAsia="Calibri" w:cs="Times New Roman"/>
          <w:sz w:val="20"/>
          <w:lang w:eastAsia="en-US"/>
        </w:rPr>
        <w:t>3</w:t>
      </w:r>
      <w:r w:rsidR="0067556A">
        <w:rPr>
          <w:rFonts w:eastAsia="Calibri" w:cs="Times New Roman"/>
          <w:sz w:val="20"/>
          <w:lang w:eastAsia="en-US"/>
        </w:rPr>
        <w:t>/202</w:t>
      </w:r>
      <w:r w:rsidR="00FC1BB5">
        <w:rPr>
          <w:rFonts w:eastAsia="Calibri" w:cs="Times New Roman"/>
          <w:sz w:val="20"/>
          <w:lang w:eastAsia="en-US"/>
        </w:rPr>
        <w:t>3</w:t>
      </w:r>
      <w:r w:rsidRPr="00026E74">
        <w:rPr>
          <w:rFonts w:eastAsia="Calibri" w:cs="Times New Roman"/>
          <w:sz w:val="20"/>
          <w:lang w:eastAsia="en-US"/>
        </w:rPr>
        <w:t>.</w:t>
      </w:r>
    </w:p>
    <w:p w:rsidR="00DD4137" w:rsidRDefault="00DD4137" w:rsidP="00B65801">
      <w:pPr>
        <w:rPr>
          <w:sz w:val="20"/>
          <w:szCs w:val="20"/>
        </w:rPr>
      </w:pPr>
    </w:p>
    <w:p w:rsidR="00DD4137" w:rsidRDefault="00D47592" w:rsidP="00DD4137">
      <w:pPr>
        <w:pStyle w:val="Naslov2"/>
        <w:rPr>
          <w:b w:val="0"/>
          <w:sz w:val="20"/>
          <w:szCs w:val="20"/>
        </w:rPr>
      </w:pPr>
      <w:r>
        <w:rPr>
          <w:sz w:val="20"/>
          <w:szCs w:val="20"/>
        </w:rPr>
        <w:t xml:space="preserve">NAČIN ODDAJE </w:t>
      </w:r>
      <w:r w:rsidR="00DD4137" w:rsidRPr="00DD4137">
        <w:rPr>
          <w:sz w:val="20"/>
          <w:szCs w:val="20"/>
        </w:rPr>
        <w:t>PONUDB</w:t>
      </w:r>
      <w:r>
        <w:rPr>
          <w:sz w:val="20"/>
          <w:szCs w:val="20"/>
        </w:rPr>
        <w:t>E</w:t>
      </w:r>
      <w:r w:rsidR="00DD4137" w:rsidRPr="00D47592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/</w:t>
      </w:r>
      <w:r w:rsidR="00DD4137" w:rsidRPr="00D47592">
        <w:rPr>
          <w:b w:val="0"/>
          <w:sz w:val="20"/>
          <w:szCs w:val="20"/>
        </w:rPr>
        <w:t>obvezno označi način oddaje ponudbe</w:t>
      </w:r>
      <w:r>
        <w:rPr>
          <w:b w:val="0"/>
          <w:sz w:val="20"/>
          <w:szCs w:val="20"/>
        </w:rPr>
        <w:t>/</w:t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Samostojno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Skupna ponudba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 podizvajalci</w:t>
      </w:r>
      <w:r>
        <w:cr/>
      </w:r>
    </w:p>
    <w:p w:rsidR="00E35A58" w:rsidRDefault="00E35A58" w:rsidP="00E35A58">
      <w:pPr>
        <w:pStyle w:val="Naslov2"/>
        <w:rPr>
          <w:sz w:val="20"/>
          <w:szCs w:val="20"/>
        </w:rPr>
      </w:pPr>
      <w:r w:rsidRPr="00E35A58">
        <w:rPr>
          <w:sz w:val="20"/>
          <w:szCs w:val="20"/>
        </w:rPr>
        <w:t>PONUDBO ODDAJAMO ZA SKLOP/ označite/</w:t>
      </w:r>
    </w:p>
    <w:p w:rsidR="00E35A58" w:rsidRDefault="00630E29" w:rsidP="00E35A58">
      <w:sdt>
        <w:sdtPr>
          <w:id w:val="-1700379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1 – Centralna služba</w:t>
      </w:r>
    </w:p>
    <w:p w:rsidR="000C0853" w:rsidRDefault="00630E29" w:rsidP="00E35A58">
      <w:sdt>
        <w:sdtPr>
          <w:id w:val="-1071577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</w:t>
      </w:r>
      <w:r w:rsidR="000C0853">
        <w:t xml:space="preserve">Sklop 2 – Območna služba Ljubljana </w:t>
      </w:r>
    </w:p>
    <w:p w:rsidR="00E35A58" w:rsidRDefault="00630E29" w:rsidP="00E35A58">
      <w:sdt>
        <w:sdtPr>
          <w:id w:val="683011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853">
            <w:rPr>
              <w:rFonts w:ascii="MS Gothic" w:eastAsia="MS Gothic" w:hAnsi="MS Gothic" w:hint="eastAsia"/>
            </w:rPr>
            <w:t>☐</w:t>
          </w:r>
        </w:sdtContent>
      </w:sdt>
      <w:r w:rsidR="000C0853">
        <w:t xml:space="preserve"> </w:t>
      </w:r>
      <w:r w:rsidR="00E35A58">
        <w:t xml:space="preserve">Sklop </w:t>
      </w:r>
      <w:r w:rsidR="000C0853">
        <w:t>3</w:t>
      </w:r>
      <w:r w:rsidR="00E35A58">
        <w:t xml:space="preserve"> – Območna služba Celje</w:t>
      </w:r>
    </w:p>
    <w:p w:rsidR="00E35A58" w:rsidRDefault="00630E29" w:rsidP="00E35A58">
      <w:sdt>
        <w:sdtPr>
          <w:id w:val="52815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</w:t>
      </w:r>
      <w:r w:rsidR="000C0853">
        <w:t>4</w:t>
      </w:r>
      <w:r w:rsidR="00E35A58">
        <w:t xml:space="preserve"> –  Območna služba Koper</w:t>
      </w:r>
    </w:p>
    <w:p w:rsidR="00E35A58" w:rsidRDefault="00630E29" w:rsidP="00E35A58">
      <w:sdt>
        <w:sdtPr>
          <w:id w:val="-7791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</w:t>
      </w:r>
      <w:r w:rsidR="000C0853">
        <w:t>5</w:t>
      </w:r>
      <w:r w:rsidR="00E35A58">
        <w:t xml:space="preserve"> – Območna služba Kranj</w:t>
      </w:r>
    </w:p>
    <w:p w:rsidR="00E35A58" w:rsidRDefault="00630E29" w:rsidP="00E35A58">
      <w:sdt>
        <w:sdtPr>
          <w:id w:val="-211355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6 – Območna služba Maribor</w:t>
      </w:r>
      <w:r w:rsidR="000C0853">
        <w:t xml:space="preserve"> + CS</w:t>
      </w:r>
    </w:p>
    <w:p w:rsidR="00E35A58" w:rsidRDefault="00630E29" w:rsidP="00E35A58">
      <w:sdt>
        <w:sdtPr>
          <w:id w:val="-1230463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7 – Območna služba Murska Sobota</w:t>
      </w:r>
    </w:p>
    <w:p w:rsidR="00E35A58" w:rsidRDefault="00630E29" w:rsidP="00E35A58">
      <w:sdt>
        <w:sdtPr>
          <w:id w:val="38044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8 – Območna služba Nova Goric</w:t>
      </w:r>
      <w:r w:rsidR="00F20292">
        <w:t>a</w:t>
      </w:r>
    </w:p>
    <w:p w:rsidR="00E35A58" w:rsidRDefault="00630E29" w:rsidP="00E35A58">
      <w:sdt>
        <w:sdtPr>
          <w:id w:val="-1631087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9 – Območna služba Novo mesto</w:t>
      </w:r>
    </w:p>
    <w:p w:rsidR="000C0853" w:rsidRPr="00E35A58" w:rsidRDefault="00630E29" w:rsidP="000C0853">
      <w:sdt>
        <w:sdtPr>
          <w:id w:val="1456295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853">
            <w:rPr>
              <w:rFonts w:ascii="MS Gothic" w:eastAsia="MS Gothic" w:hAnsi="MS Gothic" w:hint="eastAsia"/>
            </w:rPr>
            <w:t>☐</w:t>
          </w:r>
        </w:sdtContent>
      </w:sdt>
      <w:r w:rsidR="000C0853">
        <w:t xml:space="preserve"> Sklop 10 – Območna služba Velenje</w:t>
      </w:r>
    </w:p>
    <w:p w:rsidR="00E35A58" w:rsidRDefault="00630E29" w:rsidP="00E35A58">
      <w:sdt>
        <w:sdtPr>
          <w:id w:val="-647445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11 – Območna služba Sevnica</w:t>
      </w:r>
    </w:p>
    <w:p w:rsidR="000C0853" w:rsidRDefault="00630E29" w:rsidP="000C0853">
      <w:sdt>
        <w:sdtPr>
          <w:id w:val="2020189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853">
            <w:rPr>
              <w:rFonts w:ascii="MS Gothic" w:eastAsia="MS Gothic" w:hAnsi="MS Gothic" w:hint="eastAsia"/>
            </w:rPr>
            <w:t>☐</w:t>
          </w:r>
        </w:sdtContent>
      </w:sdt>
      <w:r w:rsidR="000C0853">
        <w:t xml:space="preserve"> Sklop 12 – Območna služba Ptuj</w:t>
      </w:r>
    </w:p>
    <w:p w:rsidR="00E35A58" w:rsidRDefault="00630E29" w:rsidP="00E35A58">
      <w:sdt>
        <w:sdtPr>
          <w:id w:val="-668795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1</w:t>
      </w:r>
      <w:r w:rsidR="000C0853">
        <w:t>3</w:t>
      </w:r>
      <w:r w:rsidR="00E35A58">
        <w:t xml:space="preserve"> – Območna služba Trbovlje</w:t>
      </w:r>
    </w:p>
    <w:p w:rsidR="006F41B1" w:rsidRPr="001572FE" w:rsidRDefault="00C66B00" w:rsidP="00352750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lastRenderedPageBreak/>
        <w:t>P</w:t>
      </w:r>
      <w:r w:rsidR="006F41B1" w:rsidRPr="001572FE">
        <w:rPr>
          <w:sz w:val="20"/>
          <w:szCs w:val="20"/>
        </w:rPr>
        <w:t>OSLOVNI PODATKI</w:t>
      </w:r>
    </w:p>
    <w:p w:rsidR="006F41B1" w:rsidRPr="001572FE" w:rsidRDefault="006F41B1" w:rsidP="006F41B1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POSLOVNI PODATKI </w:t>
      </w:r>
      <w:r w:rsidR="00114EB9" w:rsidRPr="001572FE">
        <w:rPr>
          <w:sz w:val="20"/>
          <w:szCs w:val="20"/>
        </w:rPr>
        <w:t>GOSPODARSKEGA SUBJEKTA</w:t>
      </w:r>
    </w:p>
    <w:p w:rsidR="006F41B1" w:rsidRPr="001572FE" w:rsidRDefault="006F41B1" w:rsidP="00454C2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0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630E29">
              <w:rPr>
                <w:sz w:val="20"/>
                <w:szCs w:val="20"/>
              </w:rPr>
            </w:r>
            <w:r w:rsidR="00630E29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194A47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FD083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FD083D" w:rsidRPr="001572FE" w:rsidRDefault="00FD083D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FD083D" w:rsidRPr="001572FE" w:rsidRDefault="00FD083D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C47DA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C47DAD" w:rsidRPr="001572FE" w:rsidRDefault="00D47592" w:rsidP="000765A5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="00C47DAD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C47DAD" w:rsidRPr="001572FE" w:rsidRDefault="00C47DAD" w:rsidP="000765A5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C47DAD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 xml:space="preserve">Skrbnik </w:t>
            </w:r>
            <w:r w:rsidR="00724D4F" w:rsidRPr="001572FE">
              <w:rPr>
                <w:rFonts w:cs="Arial"/>
                <w:sz w:val="20"/>
              </w:rPr>
              <w:t>pogodbe</w:t>
            </w:r>
            <w:r w:rsidR="00D47592">
              <w:rPr>
                <w:rFonts w:cs="Arial"/>
                <w:sz w:val="20"/>
              </w:rPr>
              <w:t xml:space="preserve"> (ime in priimek, telefonska številka, elektronski naslov</w:t>
            </w:r>
            <w:r w:rsidR="005F7E05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5" w:name="Besedilo63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Pr="001572FE" w:rsidRDefault="005418CA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  <w:vAlign w:val="center"/>
          </w:tcPr>
          <w:p w:rsidR="005418CA" w:rsidRPr="001572FE" w:rsidRDefault="005418CA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Default="005418CA" w:rsidP="005418C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Pogodbo  bomo podpisali elektronsko</w:t>
            </w:r>
            <w:r w:rsidRPr="005418CA">
              <w:rPr>
                <w:rFonts w:cs="Arial"/>
                <w:sz w:val="20"/>
              </w:rPr>
              <w:t xml:space="preserve"> s kvalificiranim digitalnim potrdilom</w:t>
            </w:r>
            <w:r>
              <w:rPr>
                <w:rFonts w:cs="Arial"/>
                <w:sz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18CA" w:rsidRPr="001572FE" w:rsidRDefault="00630E29" w:rsidP="005418CA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0630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CA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-40938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8C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NE</w:t>
            </w:r>
          </w:p>
        </w:tc>
      </w:tr>
    </w:tbl>
    <w:p w:rsidR="00724D4F" w:rsidRDefault="00724D4F" w:rsidP="00724D4F">
      <w:pPr>
        <w:rPr>
          <w:sz w:val="20"/>
          <w:szCs w:val="20"/>
        </w:rPr>
      </w:pPr>
    </w:p>
    <w:p w:rsidR="00330951" w:rsidRDefault="00330951" w:rsidP="00724D4F">
      <w:pPr>
        <w:rPr>
          <w:sz w:val="20"/>
          <w:szCs w:val="20"/>
        </w:rPr>
      </w:pPr>
    </w:p>
    <w:p w:rsidR="00630E29" w:rsidRDefault="00630E29" w:rsidP="00724D4F">
      <w:pPr>
        <w:rPr>
          <w:sz w:val="20"/>
          <w:szCs w:val="20"/>
        </w:rPr>
      </w:pPr>
      <w:bookmarkStart w:id="6" w:name="_GoBack"/>
      <w:bookmarkEnd w:id="6"/>
    </w:p>
    <w:p w:rsidR="00DC543A" w:rsidRDefault="00DC543A" w:rsidP="00724D4F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SKUPNA </w:t>
      </w:r>
      <w:r>
        <w:rPr>
          <w:sz w:val="20"/>
          <w:szCs w:val="20"/>
        </w:rPr>
        <w:t>PRIJAVA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</w:t>
      </w:r>
      <w:r>
        <w:rPr>
          <w:sz w:val="20"/>
          <w:szCs w:val="20"/>
        </w:rPr>
        <w:t>vnem naročilu</w:t>
      </w:r>
      <w:r w:rsidRPr="001572FE">
        <w:rPr>
          <w:sz w:val="20"/>
          <w:szCs w:val="20"/>
        </w:rPr>
        <w:t xml:space="preserve"> sodelujemo </w:t>
      </w:r>
      <w:r>
        <w:rPr>
          <w:sz w:val="20"/>
          <w:szCs w:val="20"/>
        </w:rPr>
        <w:t xml:space="preserve">z </w:t>
      </w:r>
      <w:r w:rsidRPr="001572FE">
        <w:rPr>
          <w:sz w:val="20"/>
          <w:szCs w:val="20"/>
        </w:rPr>
        <w:t>naslednji</w:t>
      </w:r>
      <w:r>
        <w:rPr>
          <w:sz w:val="20"/>
          <w:szCs w:val="20"/>
        </w:rPr>
        <w:t>mi</w:t>
      </w:r>
      <w:r w:rsidRPr="001572FE">
        <w:rPr>
          <w:sz w:val="20"/>
          <w:szCs w:val="20"/>
        </w:rPr>
        <w:t xml:space="preserve">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8129"/>
      </w:tblGrid>
      <w:tr w:rsidR="00BF5CF0" w:rsidRPr="001572FE" w:rsidTr="002D70EB">
        <w:trPr>
          <w:trHeight w:val="397"/>
        </w:trPr>
        <w:tc>
          <w:tcPr>
            <w:tcW w:w="825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572FE">
              <w:rPr>
                <w:b/>
                <w:sz w:val="20"/>
                <w:szCs w:val="20"/>
              </w:rPr>
              <w:t>Zap</w:t>
            </w:r>
            <w:proofErr w:type="spellEnd"/>
            <w:r w:rsidRPr="001572FE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129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r w:rsidRPr="001572FE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BF5CF0" w:rsidRPr="001572FE" w:rsidTr="002D70EB">
        <w:trPr>
          <w:trHeight w:val="397"/>
        </w:trPr>
        <w:tc>
          <w:tcPr>
            <w:tcW w:w="825" w:type="dxa"/>
            <w:shd w:val="clear" w:color="auto" w:fill="auto"/>
            <w:vAlign w:val="center"/>
          </w:tcPr>
          <w:p w:rsidR="00BF5CF0" w:rsidRPr="001572FE" w:rsidRDefault="00BF5CF0" w:rsidP="00BF5CF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</w:t>
            </w:r>
            <w:r w:rsidR="002D70EB">
              <w:rPr>
                <w:rStyle w:val="Sprotnaopomba-sklic"/>
                <w:sz w:val="20"/>
                <w:szCs w:val="20"/>
              </w:rPr>
              <w:footnoteReference w:id="1"/>
            </w:r>
            <w:r w:rsidRPr="001572FE">
              <w:rPr>
                <w:sz w:val="20"/>
                <w:szCs w:val="20"/>
              </w:rPr>
              <w:t>.</w:t>
            </w:r>
          </w:p>
        </w:tc>
        <w:tc>
          <w:tcPr>
            <w:tcW w:w="8129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BF5CF0" w:rsidRPr="001572FE" w:rsidTr="002D70EB">
        <w:trPr>
          <w:trHeight w:val="397"/>
        </w:trPr>
        <w:tc>
          <w:tcPr>
            <w:tcW w:w="825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8129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BF5CF0" w:rsidRPr="001572FE" w:rsidTr="002D70EB">
        <w:trPr>
          <w:trHeight w:val="397"/>
        </w:trPr>
        <w:tc>
          <w:tcPr>
            <w:tcW w:w="825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8129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9"/>
          </w:p>
        </w:tc>
      </w:tr>
    </w:tbl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BF5CF0" w:rsidRPr="001572FE" w:rsidRDefault="00BF5CF0" w:rsidP="00BF5CF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lastRenderedPageBreak/>
        <w:t>Podatki o gospodarskem subjektu</w:t>
      </w:r>
    </w:p>
    <w:p w:rsidR="002D70EB" w:rsidRDefault="002D70EB" w:rsidP="00BF5CF0"/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2D70EB" w:rsidRPr="001572FE" w:rsidTr="00923EA6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630E29">
              <w:rPr>
                <w:sz w:val="20"/>
                <w:szCs w:val="20"/>
              </w:rPr>
            </w:r>
            <w:r w:rsidR="00630E29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553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553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553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553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553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:rsidR="002D70EB" w:rsidRDefault="002D70EB" w:rsidP="00BF5CF0"/>
    <w:p w:rsidR="00BF5CF0" w:rsidRPr="002261BD" w:rsidRDefault="00BF5CF0" w:rsidP="00BF5CF0">
      <w:r w:rsidRPr="002261BD">
        <w:t xml:space="preserve">Gospodarski subjekt točko 2.2.1 izpolni v celoti tolikokrat, kolikor je skupnih </w:t>
      </w:r>
      <w:r>
        <w:t>prijaviteljev</w:t>
      </w:r>
      <w:r w:rsidRPr="002261BD">
        <w:t>.</w:t>
      </w:r>
    </w:p>
    <w:p w:rsidR="00BF5CF0" w:rsidRDefault="00BF5CF0" w:rsidP="00BF5CF0"/>
    <w:p w:rsidR="0059176E" w:rsidRDefault="0059176E" w:rsidP="00BF5CF0"/>
    <w:p w:rsidR="0059176E" w:rsidRDefault="0059176E" w:rsidP="00BF5CF0"/>
    <w:p w:rsidR="0059176E" w:rsidRDefault="0059176E" w:rsidP="00BF5CF0"/>
    <w:p w:rsidR="0059176E" w:rsidRDefault="0059176E" w:rsidP="00BF5CF0"/>
    <w:p w:rsidR="0059176E" w:rsidRDefault="0059176E" w:rsidP="00BF5CF0"/>
    <w:p w:rsidR="0059176E" w:rsidRDefault="0059176E" w:rsidP="00BF5CF0"/>
    <w:p w:rsidR="0059176E" w:rsidRDefault="0059176E" w:rsidP="00BF5CF0"/>
    <w:p w:rsidR="0059176E" w:rsidRDefault="0059176E" w:rsidP="00BF5CF0"/>
    <w:p w:rsidR="00BF5CF0" w:rsidRPr="001572FE" w:rsidRDefault="00BF5CF0" w:rsidP="00BF5CF0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2.3 </w:t>
      </w:r>
      <w:r w:rsidRPr="001572FE">
        <w:rPr>
          <w:i w:val="0"/>
          <w:sz w:val="20"/>
          <w:szCs w:val="20"/>
        </w:rPr>
        <w:t>UDELEŽBA PODIZVAJALCEV</w:t>
      </w:r>
    </w:p>
    <w:p w:rsidR="00BF5CF0" w:rsidRDefault="002D70EB" w:rsidP="00BF5CF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BF5CF0" w:rsidRPr="001572FE">
        <w:rPr>
          <w:sz w:val="20"/>
          <w:szCs w:val="20"/>
        </w:rPr>
        <w:t xml:space="preserve">Pri </w:t>
      </w:r>
      <w:r w:rsidR="00BF5CF0">
        <w:rPr>
          <w:sz w:val="20"/>
          <w:szCs w:val="20"/>
        </w:rPr>
        <w:t xml:space="preserve">predmetnem </w:t>
      </w:r>
      <w:r w:rsidR="00BF5CF0" w:rsidRPr="001572FE">
        <w:rPr>
          <w:sz w:val="20"/>
          <w:szCs w:val="20"/>
        </w:rPr>
        <w:t>javnem naročilu bomo sodelovali z naslednjimi podizvajalci:</w:t>
      </w:r>
    </w:p>
    <w:p w:rsidR="002D70EB" w:rsidRPr="001572FE" w:rsidRDefault="002D70EB" w:rsidP="00BF5CF0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proofErr w:type="spellStart"/>
            <w:r w:rsidRPr="001572FE">
              <w:rPr>
                <w:sz w:val="20"/>
                <w:szCs w:val="20"/>
              </w:rPr>
              <w:t>Zap</w:t>
            </w:r>
            <w:proofErr w:type="spellEnd"/>
            <w:r w:rsidRPr="001572FE">
              <w:rPr>
                <w:sz w:val="20"/>
                <w:szCs w:val="20"/>
              </w:rPr>
              <w:t>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in naslov podizvajalca</w:t>
            </w:r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0" w:name="Besedilo71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1" w:name="Besedilo71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2" w:name="Besedilo713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13" w:name="Besedilo714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3"/>
          </w:p>
        </w:tc>
      </w:tr>
    </w:tbl>
    <w:p w:rsidR="00BF5CF0" w:rsidRDefault="00BF5CF0" w:rsidP="00BF5CF0">
      <w:pPr>
        <w:rPr>
          <w:sz w:val="20"/>
          <w:szCs w:val="20"/>
        </w:rPr>
      </w:pPr>
    </w:p>
    <w:p w:rsidR="0059176E" w:rsidRDefault="0059176E" w:rsidP="00BF5CF0">
      <w:pPr>
        <w:rPr>
          <w:sz w:val="20"/>
          <w:szCs w:val="20"/>
        </w:rPr>
      </w:pPr>
    </w:p>
    <w:p w:rsidR="0059176E" w:rsidRDefault="0059176E" w:rsidP="00BF5CF0">
      <w:pPr>
        <w:rPr>
          <w:sz w:val="20"/>
          <w:szCs w:val="20"/>
        </w:rPr>
      </w:pPr>
    </w:p>
    <w:p w:rsidR="0059176E" w:rsidRDefault="0059176E" w:rsidP="00BF5CF0">
      <w:pPr>
        <w:rPr>
          <w:sz w:val="20"/>
          <w:szCs w:val="20"/>
        </w:rPr>
      </w:pPr>
    </w:p>
    <w:p w:rsidR="0059176E" w:rsidRDefault="0059176E" w:rsidP="00BF5CF0">
      <w:pPr>
        <w:rPr>
          <w:sz w:val="20"/>
          <w:szCs w:val="20"/>
        </w:rPr>
      </w:pPr>
    </w:p>
    <w:p w:rsidR="0059176E" w:rsidRDefault="0059176E" w:rsidP="00BF5CF0">
      <w:pPr>
        <w:rPr>
          <w:sz w:val="20"/>
          <w:szCs w:val="20"/>
        </w:rPr>
      </w:pPr>
    </w:p>
    <w:p w:rsidR="0059176E" w:rsidRDefault="0059176E" w:rsidP="00BF5CF0">
      <w:pPr>
        <w:rPr>
          <w:sz w:val="20"/>
          <w:szCs w:val="20"/>
        </w:rPr>
      </w:pPr>
    </w:p>
    <w:p w:rsidR="0059176E" w:rsidRDefault="0059176E" w:rsidP="00BF5CF0">
      <w:pPr>
        <w:rPr>
          <w:sz w:val="20"/>
          <w:szCs w:val="20"/>
        </w:rPr>
      </w:pPr>
    </w:p>
    <w:p w:rsidR="0059176E" w:rsidRDefault="0059176E" w:rsidP="00BF5CF0">
      <w:pPr>
        <w:rPr>
          <w:sz w:val="20"/>
          <w:szCs w:val="20"/>
        </w:rPr>
      </w:pPr>
    </w:p>
    <w:p w:rsidR="0059176E" w:rsidRDefault="0059176E" w:rsidP="00BF5CF0">
      <w:pPr>
        <w:rPr>
          <w:sz w:val="20"/>
          <w:szCs w:val="20"/>
        </w:rPr>
      </w:pPr>
    </w:p>
    <w:p w:rsidR="0059176E" w:rsidRDefault="0059176E" w:rsidP="00BF5CF0">
      <w:pPr>
        <w:rPr>
          <w:sz w:val="20"/>
          <w:szCs w:val="20"/>
        </w:rPr>
      </w:pPr>
    </w:p>
    <w:p w:rsidR="0059176E" w:rsidRDefault="0059176E" w:rsidP="00BF5CF0">
      <w:pPr>
        <w:rPr>
          <w:sz w:val="20"/>
          <w:szCs w:val="20"/>
        </w:rPr>
      </w:pPr>
    </w:p>
    <w:p w:rsidR="0059176E" w:rsidRDefault="0059176E" w:rsidP="00BF5CF0">
      <w:pPr>
        <w:rPr>
          <w:sz w:val="20"/>
          <w:szCs w:val="20"/>
        </w:rPr>
      </w:pPr>
    </w:p>
    <w:p w:rsidR="0059176E" w:rsidRDefault="0059176E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27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lastRenderedPageBreak/>
        <w:t>POSLOVNI PODATKI GOSPODARSKEGA SUBJEKTA - PODIZVAJALCA</w:t>
      </w:r>
    </w:p>
    <w:p w:rsidR="00BF5CF0" w:rsidRDefault="00BF5CF0" w:rsidP="00BF5CF0">
      <w:pPr>
        <w:rPr>
          <w:sz w:val="20"/>
          <w:szCs w:val="20"/>
        </w:rPr>
      </w:pPr>
      <w:r w:rsidRPr="001572FE">
        <w:rPr>
          <w:sz w:val="20"/>
          <w:szCs w:val="20"/>
        </w:rPr>
        <w:t>/Gospodarski subjekt točko 2.3.1. izpolni v celoti tolikokrat, kolikor podizvajalcev prijavlja./</w:t>
      </w:r>
    </w:p>
    <w:p w:rsidR="00DC543A" w:rsidRDefault="00DC543A" w:rsidP="00BF5CF0">
      <w:pPr>
        <w:rPr>
          <w:sz w:val="20"/>
          <w:szCs w:val="20"/>
        </w:rPr>
      </w:pPr>
    </w:p>
    <w:p w:rsidR="00BF5CF0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gospodarskem subjektu</w:t>
      </w:r>
      <w:r>
        <w:rPr>
          <w:sz w:val="20"/>
          <w:szCs w:val="20"/>
        </w:rPr>
        <w:t xml:space="preserve"> </w:t>
      </w:r>
    </w:p>
    <w:p w:rsidR="002D70EB" w:rsidRDefault="002D70EB" w:rsidP="002D70EB"/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color w:val="1F497D"/>
                <w:sz w:val="20"/>
                <w:szCs w:val="20"/>
              </w:rPr>
              <w:t>SI</w:t>
            </w:r>
            <w:r w:rsidRPr="001572FE">
              <w:rPr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1572FE">
              <w:rPr>
                <w:color w:val="1F497D"/>
                <w:sz w:val="20"/>
                <w:szCs w:val="20"/>
              </w:rPr>
              <w:instrText xml:space="preserve"> FORMTEXT </w:instrText>
            </w:r>
            <w:r w:rsidRPr="001572FE">
              <w:rPr>
                <w:color w:val="1F497D"/>
                <w:sz w:val="20"/>
                <w:szCs w:val="20"/>
              </w:rPr>
            </w:r>
            <w:r w:rsidRPr="001572FE">
              <w:rPr>
                <w:color w:val="1F497D"/>
                <w:sz w:val="20"/>
                <w:szCs w:val="20"/>
              </w:rPr>
              <w:fldChar w:fldCharType="separate"/>
            </w:r>
            <w:r w:rsidRPr="001572FE">
              <w:rPr>
                <w:noProof/>
                <w:color w:val="1F497D"/>
                <w:sz w:val="20"/>
                <w:szCs w:val="20"/>
              </w:rPr>
              <w:t> </w:t>
            </w:r>
            <w:r w:rsidRPr="001572FE">
              <w:rPr>
                <w:noProof/>
                <w:color w:val="1F497D"/>
                <w:sz w:val="20"/>
                <w:szCs w:val="20"/>
              </w:rPr>
              <w:t> </w:t>
            </w:r>
            <w:r w:rsidRPr="001572FE">
              <w:rPr>
                <w:noProof/>
                <w:color w:val="1F497D"/>
                <w:sz w:val="20"/>
                <w:szCs w:val="20"/>
              </w:rPr>
              <w:t> </w:t>
            </w:r>
            <w:r w:rsidRPr="001572FE">
              <w:rPr>
                <w:noProof/>
                <w:color w:val="1F497D"/>
                <w:sz w:val="20"/>
                <w:szCs w:val="20"/>
              </w:rPr>
              <w:t> </w:t>
            </w:r>
            <w:r w:rsidRPr="001572FE">
              <w:rPr>
                <w:noProof/>
                <w:color w:val="1F497D"/>
                <w:sz w:val="20"/>
                <w:szCs w:val="20"/>
              </w:rPr>
              <w:t> </w:t>
            </w:r>
            <w:r w:rsidRPr="001572FE">
              <w:rPr>
                <w:color w:val="1F497D"/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color w:val="1F497D"/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Telefaks številka: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>E-pošta: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>Oseba, pooblaščena za zastopanje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:rsidR="00BF5CF0" w:rsidRDefault="00BF5CF0" w:rsidP="00BF5CF0">
      <w:pPr>
        <w:pStyle w:val="Naslov2"/>
        <w:numPr>
          <w:ilvl w:val="0"/>
          <w:numId w:val="0"/>
        </w:numPr>
        <w:ind w:left="1146"/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delih podizvajalca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</w:p>
    <w:p w:rsidR="00BF5CF0" w:rsidRPr="001572FE" w:rsidRDefault="00BF5CF0" w:rsidP="00BF5CF0">
      <w:pPr>
        <w:rPr>
          <w:sz w:val="20"/>
          <w:szCs w:val="20"/>
        </w:rPr>
      </w:pPr>
      <w:r>
        <w:rPr>
          <w:sz w:val="20"/>
          <w:szCs w:val="20"/>
          <w:u w:val="single"/>
        </w:rPr>
        <w:t>V</w:t>
      </w:r>
      <w:r w:rsidRPr="00D22C6B">
        <w:rPr>
          <w:sz w:val="20"/>
          <w:szCs w:val="20"/>
          <w:u w:val="single"/>
        </w:rPr>
        <w:t>saka vrsta storitev podizvajalca, ki jih bo opravljal:</w:t>
      </w:r>
    </w:p>
    <w:p w:rsidR="00BF5CF0" w:rsidRPr="001572FE" w:rsidRDefault="00BF5CF0" w:rsidP="00BF5CF0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3"/>
      </w:tblGrid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F5CF0" w:rsidRDefault="00BF5CF0" w:rsidP="00BF5CF0">
      <w:pPr>
        <w:rPr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7757" w:rsidRPr="00137757" w:rsidTr="00B67F5E">
        <w:trPr>
          <w:trHeight w:val="241"/>
        </w:trPr>
        <w:tc>
          <w:tcPr>
            <w:tcW w:w="3348" w:type="dxa"/>
          </w:tcPr>
          <w:p w:rsidR="00137757" w:rsidRPr="00137757" w:rsidRDefault="00137757" w:rsidP="00137757">
            <w:pPr>
              <w:ind w:left="720"/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 xml:space="preserve">Kraj: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ind w:firstLine="780"/>
              <w:jc w:val="both"/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</w:tc>
      </w:tr>
      <w:tr w:rsidR="00137757" w:rsidRPr="00137757" w:rsidTr="00B67F5E">
        <w:trPr>
          <w:trHeight w:val="483"/>
        </w:trPr>
        <w:tc>
          <w:tcPr>
            <w:tcW w:w="3348" w:type="dxa"/>
          </w:tcPr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Datum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="00630E29">
              <w:rPr>
                <w:sz w:val="20"/>
                <w:szCs w:val="20"/>
              </w:rPr>
            </w:r>
            <w:r w:rsidR="00630E29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fldChar w:fldCharType="end"/>
            </w:r>
            <w:r w:rsidRPr="00137757">
              <w:rPr>
                <w:sz w:val="20"/>
                <w:szCs w:val="20"/>
              </w:rPr>
              <w:t xml:space="preserve">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________________________</w:t>
            </w:r>
          </w:p>
          <w:p w:rsidR="00137757" w:rsidRPr="00137757" w:rsidRDefault="002D70EB" w:rsidP="00137757">
            <w:pPr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</w:t>
            </w:r>
            <w:r w:rsidR="00137757" w:rsidRPr="00137757">
              <w:rPr>
                <w:sz w:val="20"/>
                <w:szCs w:val="20"/>
              </w:rPr>
              <w:t>odpis odgovorne osebe</w:t>
            </w:r>
          </w:p>
        </w:tc>
      </w:tr>
    </w:tbl>
    <w:p w:rsidR="00137757" w:rsidRPr="00137757" w:rsidRDefault="00137757" w:rsidP="00DC543A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FD5" w:rsidRDefault="00814FD5">
      <w:r>
        <w:separator/>
      </w:r>
    </w:p>
  </w:endnote>
  <w:endnote w:type="continuationSeparator" w:id="0">
    <w:p w:rsidR="00814FD5" w:rsidRDefault="0081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3D0" w:rsidRPr="006D63D0" w:rsidRDefault="006D63D0" w:rsidP="006D63D0">
    <w:pPr>
      <w:pStyle w:val="Noga"/>
      <w:pBdr>
        <w:top w:val="single" w:sz="4" w:space="1" w:color="auto"/>
      </w:pBdr>
      <w:jc w:val="right"/>
      <w:rPr>
        <w:sz w:val="18"/>
        <w:szCs w:val="18"/>
      </w:rPr>
    </w:pPr>
    <w:r w:rsidRPr="006D63D0">
      <w:rPr>
        <w:sz w:val="18"/>
        <w:szCs w:val="18"/>
      </w:rPr>
      <w:t xml:space="preserve">Stran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PAGE</w:instrText>
    </w:r>
    <w:r w:rsidRPr="006D63D0">
      <w:rPr>
        <w:bCs/>
        <w:sz w:val="18"/>
        <w:szCs w:val="18"/>
      </w:rPr>
      <w:fldChar w:fldCharType="separate"/>
    </w:r>
    <w:r w:rsidR="0067556A">
      <w:rPr>
        <w:bCs/>
        <w:noProof/>
        <w:sz w:val="18"/>
        <w:szCs w:val="18"/>
      </w:rPr>
      <w:t>1</w:t>
    </w:r>
    <w:r w:rsidRPr="006D63D0">
      <w:rPr>
        <w:bCs/>
        <w:sz w:val="18"/>
        <w:szCs w:val="18"/>
      </w:rPr>
      <w:fldChar w:fldCharType="end"/>
    </w:r>
    <w:r w:rsidRPr="006D63D0">
      <w:rPr>
        <w:sz w:val="18"/>
        <w:szCs w:val="18"/>
      </w:rPr>
      <w:t xml:space="preserve"> od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NUMPAGES</w:instrText>
    </w:r>
    <w:r w:rsidRPr="006D63D0">
      <w:rPr>
        <w:bCs/>
        <w:sz w:val="18"/>
        <w:szCs w:val="18"/>
      </w:rPr>
      <w:fldChar w:fldCharType="separate"/>
    </w:r>
    <w:r w:rsidR="0067556A">
      <w:rPr>
        <w:bCs/>
        <w:noProof/>
        <w:sz w:val="18"/>
        <w:szCs w:val="18"/>
      </w:rPr>
      <w:t>3</w:t>
    </w:r>
    <w:r w:rsidRPr="006D63D0">
      <w:rPr>
        <w:bCs/>
        <w:sz w:val="18"/>
        <w:szCs w:val="18"/>
      </w:rPr>
      <w:fldChar w:fldCharType="end"/>
    </w:r>
  </w:p>
  <w:p w:rsidR="001572FE" w:rsidRPr="00B65801" w:rsidRDefault="001572FE" w:rsidP="00FC2E9A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FD5" w:rsidRDefault="00814FD5">
      <w:r>
        <w:separator/>
      </w:r>
    </w:p>
  </w:footnote>
  <w:footnote w:type="continuationSeparator" w:id="0">
    <w:p w:rsidR="00814FD5" w:rsidRDefault="00814FD5">
      <w:r>
        <w:continuationSeparator/>
      </w:r>
    </w:p>
  </w:footnote>
  <w:footnote w:id="1">
    <w:p w:rsidR="002D70EB" w:rsidRDefault="002D70EB">
      <w:pPr>
        <w:pStyle w:val="Sprotnaopomba-besedilo"/>
      </w:pPr>
      <w:r>
        <w:rPr>
          <w:rStyle w:val="Sprotnaopomba-sklic"/>
        </w:rPr>
        <w:footnoteRef/>
      </w:r>
      <w:r>
        <w:t xml:space="preserve"> Gospodarski subjekt naveden pod točko 1, ima vlogo vodečega partnerja v skupni prijavi, s katerim bo naročnik v </w:t>
      </w:r>
      <w:r w:rsidRPr="00DD4137">
        <w:t>postopku oddaje javnega naročila komuniciral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1572FE" w:rsidRPr="00B65801" w:rsidRDefault="001572FE" w:rsidP="00D211E8">
    <w:pPr>
      <w:pStyle w:val="Glava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Obrazec 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4866C036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 w:numId="41">
    <w:abstractNumId w:val="20"/>
  </w:num>
  <w:num w:numId="42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153A9"/>
    <w:rsid w:val="00026E74"/>
    <w:rsid w:val="000277E3"/>
    <w:rsid w:val="00031F74"/>
    <w:rsid w:val="0003275E"/>
    <w:rsid w:val="00040B28"/>
    <w:rsid w:val="00046A70"/>
    <w:rsid w:val="00057A24"/>
    <w:rsid w:val="000733D0"/>
    <w:rsid w:val="000760A1"/>
    <w:rsid w:val="000765A5"/>
    <w:rsid w:val="000A6B3F"/>
    <w:rsid w:val="000B3382"/>
    <w:rsid w:val="000C0853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94A47"/>
    <w:rsid w:val="001D0030"/>
    <w:rsid w:val="001E3536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5D1A"/>
    <w:rsid w:val="00262AB1"/>
    <w:rsid w:val="00272AAC"/>
    <w:rsid w:val="0027630C"/>
    <w:rsid w:val="0028318A"/>
    <w:rsid w:val="00283D06"/>
    <w:rsid w:val="0028535D"/>
    <w:rsid w:val="002948A9"/>
    <w:rsid w:val="002A0D85"/>
    <w:rsid w:val="002A33F2"/>
    <w:rsid w:val="002A546E"/>
    <w:rsid w:val="002D66EE"/>
    <w:rsid w:val="002D70EB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A6E3C"/>
    <w:rsid w:val="003B6C1E"/>
    <w:rsid w:val="003E0883"/>
    <w:rsid w:val="00402BB9"/>
    <w:rsid w:val="00410BB8"/>
    <w:rsid w:val="00430D7A"/>
    <w:rsid w:val="00437618"/>
    <w:rsid w:val="00446859"/>
    <w:rsid w:val="00454C20"/>
    <w:rsid w:val="00462803"/>
    <w:rsid w:val="0046444A"/>
    <w:rsid w:val="004706A0"/>
    <w:rsid w:val="00471A28"/>
    <w:rsid w:val="0047682C"/>
    <w:rsid w:val="00486C2A"/>
    <w:rsid w:val="004B2B91"/>
    <w:rsid w:val="004D1AD7"/>
    <w:rsid w:val="004E511F"/>
    <w:rsid w:val="004F4C04"/>
    <w:rsid w:val="00502E14"/>
    <w:rsid w:val="00503584"/>
    <w:rsid w:val="00512ABC"/>
    <w:rsid w:val="00525B19"/>
    <w:rsid w:val="0052655B"/>
    <w:rsid w:val="00532E23"/>
    <w:rsid w:val="0053437A"/>
    <w:rsid w:val="00540A50"/>
    <w:rsid w:val="005418CA"/>
    <w:rsid w:val="00550C39"/>
    <w:rsid w:val="00562C0E"/>
    <w:rsid w:val="005673D1"/>
    <w:rsid w:val="00585975"/>
    <w:rsid w:val="0059176E"/>
    <w:rsid w:val="0059293C"/>
    <w:rsid w:val="005A0CF5"/>
    <w:rsid w:val="005A3E8C"/>
    <w:rsid w:val="005A4C28"/>
    <w:rsid w:val="005B25B3"/>
    <w:rsid w:val="005B6CD7"/>
    <w:rsid w:val="005C0D45"/>
    <w:rsid w:val="005E3067"/>
    <w:rsid w:val="005F41A8"/>
    <w:rsid w:val="005F7189"/>
    <w:rsid w:val="005F794D"/>
    <w:rsid w:val="005F7D75"/>
    <w:rsid w:val="005F7E05"/>
    <w:rsid w:val="00616CA6"/>
    <w:rsid w:val="0061797B"/>
    <w:rsid w:val="00620AC9"/>
    <w:rsid w:val="006216E6"/>
    <w:rsid w:val="00623971"/>
    <w:rsid w:val="00630E29"/>
    <w:rsid w:val="00650EBC"/>
    <w:rsid w:val="0065443B"/>
    <w:rsid w:val="00657E8A"/>
    <w:rsid w:val="00664FAE"/>
    <w:rsid w:val="00674D4B"/>
    <w:rsid w:val="0067556A"/>
    <w:rsid w:val="00676C92"/>
    <w:rsid w:val="00676CF9"/>
    <w:rsid w:val="006813B0"/>
    <w:rsid w:val="00681523"/>
    <w:rsid w:val="006977E7"/>
    <w:rsid w:val="006D1AA2"/>
    <w:rsid w:val="006D4D22"/>
    <w:rsid w:val="006D63D0"/>
    <w:rsid w:val="006F143E"/>
    <w:rsid w:val="006F41B1"/>
    <w:rsid w:val="007156DF"/>
    <w:rsid w:val="007166EC"/>
    <w:rsid w:val="00724D4F"/>
    <w:rsid w:val="007253C4"/>
    <w:rsid w:val="00745D28"/>
    <w:rsid w:val="0075570A"/>
    <w:rsid w:val="00773AC1"/>
    <w:rsid w:val="00776432"/>
    <w:rsid w:val="00784164"/>
    <w:rsid w:val="00785F93"/>
    <w:rsid w:val="007A45D9"/>
    <w:rsid w:val="007A7417"/>
    <w:rsid w:val="007B7F4B"/>
    <w:rsid w:val="007C3E27"/>
    <w:rsid w:val="007D7BE8"/>
    <w:rsid w:val="008032E2"/>
    <w:rsid w:val="0081135E"/>
    <w:rsid w:val="00814FD5"/>
    <w:rsid w:val="00817990"/>
    <w:rsid w:val="00861721"/>
    <w:rsid w:val="00867056"/>
    <w:rsid w:val="00867489"/>
    <w:rsid w:val="008724B6"/>
    <w:rsid w:val="008816A4"/>
    <w:rsid w:val="00893E87"/>
    <w:rsid w:val="00897FAD"/>
    <w:rsid w:val="008A063C"/>
    <w:rsid w:val="008B0561"/>
    <w:rsid w:val="008B22D0"/>
    <w:rsid w:val="008D2325"/>
    <w:rsid w:val="008D2F96"/>
    <w:rsid w:val="008D7FC7"/>
    <w:rsid w:val="008E131E"/>
    <w:rsid w:val="008E3C6A"/>
    <w:rsid w:val="008E6791"/>
    <w:rsid w:val="008F066D"/>
    <w:rsid w:val="00903DC3"/>
    <w:rsid w:val="00911357"/>
    <w:rsid w:val="009405E1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15B64"/>
    <w:rsid w:val="00A1683A"/>
    <w:rsid w:val="00A464A8"/>
    <w:rsid w:val="00A4709A"/>
    <w:rsid w:val="00A47368"/>
    <w:rsid w:val="00A47F36"/>
    <w:rsid w:val="00A6197D"/>
    <w:rsid w:val="00A679E2"/>
    <w:rsid w:val="00A712E7"/>
    <w:rsid w:val="00A74183"/>
    <w:rsid w:val="00A767B8"/>
    <w:rsid w:val="00A77AA2"/>
    <w:rsid w:val="00A9129A"/>
    <w:rsid w:val="00AC0EF0"/>
    <w:rsid w:val="00AE11CC"/>
    <w:rsid w:val="00AF3B2C"/>
    <w:rsid w:val="00B07ADE"/>
    <w:rsid w:val="00B36B24"/>
    <w:rsid w:val="00B43E61"/>
    <w:rsid w:val="00B638EB"/>
    <w:rsid w:val="00B65801"/>
    <w:rsid w:val="00B67F5E"/>
    <w:rsid w:val="00B76204"/>
    <w:rsid w:val="00B92F93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B11FD"/>
    <w:rsid w:val="00CD282D"/>
    <w:rsid w:val="00CE1DD0"/>
    <w:rsid w:val="00CF6174"/>
    <w:rsid w:val="00CF77EA"/>
    <w:rsid w:val="00D0414C"/>
    <w:rsid w:val="00D06D57"/>
    <w:rsid w:val="00D10B9E"/>
    <w:rsid w:val="00D11BBC"/>
    <w:rsid w:val="00D211E8"/>
    <w:rsid w:val="00D22C6B"/>
    <w:rsid w:val="00D26748"/>
    <w:rsid w:val="00D27DDC"/>
    <w:rsid w:val="00D337E7"/>
    <w:rsid w:val="00D47592"/>
    <w:rsid w:val="00D77C29"/>
    <w:rsid w:val="00D815EB"/>
    <w:rsid w:val="00D82B8F"/>
    <w:rsid w:val="00D85E70"/>
    <w:rsid w:val="00D90B5A"/>
    <w:rsid w:val="00DB65ED"/>
    <w:rsid w:val="00DC543A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A58"/>
    <w:rsid w:val="00E35B17"/>
    <w:rsid w:val="00E3639B"/>
    <w:rsid w:val="00E60888"/>
    <w:rsid w:val="00E64FF0"/>
    <w:rsid w:val="00E8557E"/>
    <w:rsid w:val="00EE4788"/>
    <w:rsid w:val="00EF38A6"/>
    <w:rsid w:val="00EF6BDD"/>
    <w:rsid w:val="00F10D9F"/>
    <w:rsid w:val="00F20292"/>
    <w:rsid w:val="00F3139E"/>
    <w:rsid w:val="00F338D8"/>
    <w:rsid w:val="00F368D8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053B"/>
    <w:rsid w:val="00FB4365"/>
    <w:rsid w:val="00FC0672"/>
    <w:rsid w:val="00FC1BB5"/>
    <w:rsid w:val="00FC2E9A"/>
    <w:rsid w:val="00FC68BC"/>
    <w:rsid w:val="00FC74AB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4149647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0ECFB-F787-4084-9572-A6BFCF0AF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36</TotalTime>
  <Pages>4</Pages>
  <Words>425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32</cp:revision>
  <cp:lastPrinted>2012-02-09T13:14:00Z</cp:lastPrinted>
  <dcterms:created xsi:type="dcterms:W3CDTF">2020-12-18T07:04:00Z</dcterms:created>
  <dcterms:modified xsi:type="dcterms:W3CDTF">2023-03-13T08:05:00Z</dcterms:modified>
</cp:coreProperties>
</file>